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9A51F" w14:textId="2C6DCC8A" w:rsidR="00BE792C" w:rsidRPr="002C3BDD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</w:t>
      </w:r>
      <w:r w:rsidR="007B2008">
        <w:rPr>
          <w:rFonts w:cs="Arial"/>
          <w:sz w:val="20"/>
          <w:szCs w:val="20"/>
        </w:rPr>
        <w:t>0036</w:t>
      </w:r>
      <w:r w:rsidRPr="002C3BDD">
        <w:rPr>
          <w:rFonts w:cs="Arial"/>
          <w:sz w:val="20"/>
          <w:szCs w:val="20"/>
        </w:rPr>
        <w:t>/202</w:t>
      </w:r>
      <w:r w:rsidR="008F4366">
        <w:rPr>
          <w:rFonts w:cs="Arial"/>
          <w:sz w:val="20"/>
          <w:szCs w:val="20"/>
        </w:rPr>
        <w:t>4</w:t>
      </w:r>
    </w:p>
    <w:p w14:paraId="7D7074F8" w14:textId="0B2FEF66" w:rsidR="00BE792C" w:rsidRDefault="00BE792C" w:rsidP="00BE792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8F4366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95466B">
        <w:rPr>
          <w:rFonts w:cs="Arial"/>
          <w:sz w:val="20"/>
          <w:szCs w:val="20"/>
        </w:rPr>
        <w:t>239</w:t>
      </w:r>
    </w:p>
    <w:bookmarkEnd w:id="0"/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1B7385DF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62351" w14:textId="77777777" w:rsidR="0095466B" w:rsidRDefault="0095466B">
      <w:r>
        <w:separator/>
      </w:r>
    </w:p>
  </w:endnote>
  <w:endnote w:type="continuationSeparator" w:id="0">
    <w:p w14:paraId="0E481039" w14:textId="77777777" w:rsidR="0095466B" w:rsidRDefault="0095466B">
      <w:r>
        <w:continuationSeparator/>
      </w:r>
    </w:p>
  </w:endnote>
  <w:endnote w:type="continuationNotice" w:id="1">
    <w:p w14:paraId="7543FD25" w14:textId="77777777" w:rsidR="0095466B" w:rsidRDefault="00954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F8154" w14:textId="77777777" w:rsidR="008D7652" w:rsidRDefault="008D76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95466B" w:rsidRPr="00001218" w:rsidRDefault="0095466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5466B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95466B" w:rsidRPr="005A785E" w:rsidRDefault="0095466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95466B" w:rsidRPr="00A1445A" w:rsidRDefault="0095466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95466B" w:rsidRPr="00FC6CF0" w:rsidRDefault="0095466B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CFD02" w14:textId="77777777" w:rsidR="0095466B" w:rsidRDefault="0095466B">
      <w:r>
        <w:separator/>
      </w:r>
    </w:p>
  </w:footnote>
  <w:footnote w:type="continuationSeparator" w:id="0">
    <w:p w14:paraId="76363007" w14:textId="77777777" w:rsidR="0095466B" w:rsidRDefault="0095466B">
      <w:r>
        <w:continuationSeparator/>
      </w:r>
    </w:p>
  </w:footnote>
  <w:footnote w:type="continuationNotice" w:id="1">
    <w:p w14:paraId="26246747" w14:textId="77777777" w:rsidR="0095466B" w:rsidRDefault="00954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9CB17" w14:textId="77777777" w:rsidR="008D7652" w:rsidRDefault="008D76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B2336" w14:textId="77777777" w:rsidR="008D7652" w:rsidRDefault="008D76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5466B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95466B" w:rsidRPr="00A04B00" w:rsidRDefault="0095466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95466B" w:rsidRPr="00A04B00" w:rsidRDefault="0095466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95466B" w:rsidRPr="00A04B00" w:rsidRDefault="0095466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95466B" w:rsidRPr="00C0552D" w:rsidRDefault="0095466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95466B" w:rsidRPr="00C0552D" w:rsidRDefault="0095466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95466B" w:rsidRPr="00A1445A" w:rsidRDefault="0095466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95466B" w:rsidRDefault="0095466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95466B" w:rsidRPr="00A1445A" w:rsidRDefault="0095466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95466B" w:rsidRDefault="0095466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95466B" w:rsidRPr="00A1445A" w:rsidRDefault="0095466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95466B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80D132" w:rsidR="0095466B" w:rsidRPr="00BF26B9" w:rsidRDefault="0095466B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D7652">
            <w:rPr>
              <w:rFonts w:cs="Arial"/>
              <w:color w:val="000000"/>
              <w:sz w:val="16"/>
              <w:szCs w:val="16"/>
            </w:rPr>
            <w:t>STORITEV</w:t>
          </w:r>
          <w:bookmarkStart w:id="1" w:name="_GoBack"/>
          <w:bookmarkEnd w:id="1"/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95466B" w:rsidRPr="00BF26B9" w:rsidRDefault="0095466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95466B" w:rsidRPr="00BF26B9" w:rsidRDefault="0095466B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95466B" w:rsidRPr="00FC6CF0" w:rsidRDefault="0095466B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95466B" w:rsidRPr="00FC6CF0" w:rsidRDefault="0095466B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E7F48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38F8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2008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D7652"/>
    <w:rsid w:val="008E64FA"/>
    <w:rsid w:val="008F3E2F"/>
    <w:rsid w:val="008F4366"/>
    <w:rsid w:val="00913CF8"/>
    <w:rsid w:val="00922D36"/>
    <w:rsid w:val="00945B2B"/>
    <w:rsid w:val="00946104"/>
    <w:rsid w:val="009514DD"/>
    <w:rsid w:val="0095198A"/>
    <w:rsid w:val="00953938"/>
    <w:rsid w:val="0095466B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76A70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C38A1"/>
    <w:rsid w:val="00BD4AEF"/>
    <w:rsid w:val="00BE655C"/>
    <w:rsid w:val="00BE6AEE"/>
    <w:rsid w:val="00BE792C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7B96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07558E-6FE9-4E59-AA13-085F858BEF74}"/>
</file>

<file path=customXml/itemProps4.xml><?xml version="1.0" encoding="utf-8"?>
<ds:datastoreItem xmlns:ds="http://schemas.openxmlformats.org/officeDocument/2006/customXml" ds:itemID="{CDC3B260-15A3-4DCA-B70C-7862F184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183</TotalTime>
  <Pages>1</Pages>
  <Words>128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20</cp:revision>
  <cp:lastPrinted>2024-06-27T11:08:00Z</cp:lastPrinted>
  <dcterms:created xsi:type="dcterms:W3CDTF">2015-02-19T08:08:00Z</dcterms:created>
  <dcterms:modified xsi:type="dcterms:W3CDTF">2024-09-02T10:28:00Z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